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1F9F2" w14:textId="480D3CD6" w:rsidR="00BA00AB" w:rsidRDefault="001A79A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COUTON (COWETON)</w:t>
      </w:r>
      <w:r>
        <w:rPr>
          <w:rFonts w:cs="Times New Roman"/>
          <w:szCs w:val="24"/>
        </w:rPr>
        <w:t xml:space="preserve">       (fl.1484)</w:t>
      </w:r>
    </w:p>
    <w:p w14:paraId="40E9E218" w14:textId="3B5EB8F0" w:rsidR="001A79A9" w:rsidRDefault="001A79A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Beverley, clerk, of London and Westminster.</w:t>
      </w:r>
    </w:p>
    <w:p w14:paraId="0F849205" w14:textId="77777777" w:rsidR="001A79A9" w:rsidRDefault="001A79A9" w:rsidP="009139A6">
      <w:pPr>
        <w:pStyle w:val="NoSpacing"/>
        <w:rPr>
          <w:rFonts w:cs="Times New Roman"/>
          <w:szCs w:val="24"/>
        </w:rPr>
      </w:pPr>
    </w:p>
    <w:p w14:paraId="6935ABB4" w14:textId="77777777" w:rsidR="001A79A9" w:rsidRDefault="001A79A9" w:rsidP="009139A6">
      <w:pPr>
        <w:pStyle w:val="NoSpacing"/>
        <w:rPr>
          <w:rFonts w:cs="Times New Roman"/>
          <w:szCs w:val="24"/>
        </w:rPr>
      </w:pPr>
    </w:p>
    <w:p w14:paraId="33B436EA" w14:textId="6BA55E24" w:rsidR="001A79A9" w:rsidRDefault="001A79A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Mar.1484</w:t>
      </w:r>
      <w:r>
        <w:rPr>
          <w:rFonts w:cs="Times New Roman"/>
          <w:szCs w:val="24"/>
        </w:rPr>
        <w:tab/>
        <w:t>He was awarded a general pardon.</w:t>
      </w:r>
    </w:p>
    <w:p w14:paraId="750A0C4B" w14:textId="77777777" w:rsidR="001A79A9" w:rsidRDefault="001A79A9" w:rsidP="001A79A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(“The Pardon Rolls of Richard III 1484-5” ed. Hannes </w:t>
      </w:r>
      <w:proofErr w:type="spellStart"/>
      <w:r>
        <w:rPr>
          <w:rFonts w:cs="Times New Roman"/>
          <w:szCs w:val="24"/>
        </w:rPr>
        <w:t>Kleineke</w:t>
      </w:r>
      <w:proofErr w:type="spellEnd"/>
      <w:r>
        <w:rPr>
          <w:rFonts w:cs="Times New Roman"/>
          <w:szCs w:val="24"/>
        </w:rPr>
        <w:t xml:space="preserve">, </w:t>
      </w:r>
    </w:p>
    <w:p w14:paraId="1D86867E" w14:textId="34AF1336" w:rsidR="001A79A9" w:rsidRDefault="001A79A9" w:rsidP="001A79A9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</w:t>
      </w:r>
      <w:r>
        <w:rPr>
          <w:rFonts w:cs="Times New Roman"/>
          <w:szCs w:val="24"/>
        </w:rPr>
        <w:t>36)</w:t>
      </w:r>
    </w:p>
    <w:p w14:paraId="59758CBE" w14:textId="77777777" w:rsidR="001A79A9" w:rsidRDefault="001A79A9" w:rsidP="001A79A9">
      <w:pPr>
        <w:pStyle w:val="NoSpacing"/>
        <w:rPr>
          <w:rFonts w:cs="Times New Roman"/>
          <w:szCs w:val="24"/>
        </w:rPr>
      </w:pPr>
    </w:p>
    <w:p w14:paraId="17C10667" w14:textId="77777777" w:rsidR="001A79A9" w:rsidRDefault="001A79A9" w:rsidP="001A79A9">
      <w:pPr>
        <w:pStyle w:val="NoSpacing"/>
        <w:rPr>
          <w:rFonts w:cs="Times New Roman"/>
          <w:szCs w:val="24"/>
        </w:rPr>
      </w:pPr>
    </w:p>
    <w:p w14:paraId="47E73F64" w14:textId="4CA35D49" w:rsidR="001A79A9" w:rsidRDefault="001A79A9" w:rsidP="001A79A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June 2023</w:t>
      </w:r>
    </w:p>
    <w:p w14:paraId="24912EA4" w14:textId="77777777" w:rsidR="001A79A9" w:rsidRPr="007F32B5" w:rsidRDefault="001A79A9" w:rsidP="001A79A9">
      <w:pPr>
        <w:pStyle w:val="NoSpacing"/>
        <w:rPr>
          <w:rFonts w:cs="Times New Roman"/>
          <w:szCs w:val="24"/>
        </w:rPr>
      </w:pPr>
    </w:p>
    <w:p w14:paraId="688B4047" w14:textId="4CE26351" w:rsidR="001A79A9" w:rsidRPr="001A79A9" w:rsidRDefault="001A79A9" w:rsidP="009139A6">
      <w:pPr>
        <w:pStyle w:val="NoSpacing"/>
        <w:rPr>
          <w:rFonts w:cs="Times New Roman"/>
          <w:szCs w:val="24"/>
        </w:rPr>
      </w:pPr>
    </w:p>
    <w:sectPr w:rsidR="001A79A9" w:rsidRPr="001A79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E4EDF" w14:textId="77777777" w:rsidR="001A79A9" w:rsidRDefault="001A79A9" w:rsidP="009139A6">
      <w:r>
        <w:separator/>
      </w:r>
    </w:p>
  </w:endnote>
  <w:endnote w:type="continuationSeparator" w:id="0">
    <w:p w14:paraId="70F6635F" w14:textId="77777777" w:rsidR="001A79A9" w:rsidRDefault="001A79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B93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D86F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3C9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E881E" w14:textId="77777777" w:rsidR="001A79A9" w:rsidRDefault="001A79A9" w:rsidP="009139A6">
      <w:r>
        <w:separator/>
      </w:r>
    </w:p>
  </w:footnote>
  <w:footnote w:type="continuationSeparator" w:id="0">
    <w:p w14:paraId="018E86F0" w14:textId="77777777" w:rsidR="001A79A9" w:rsidRDefault="001A79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55F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BB6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BB2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9A9"/>
    <w:rsid w:val="000666E0"/>
    <w:rsid w:val="001A79A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4BA2F"/>
  <w15:chartTrackingRefBased/>
  <w15:docId w15:val="{B85D80C1-A8CB-49EC-9000-A5FFAC59C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2023-06-16T20:47:00Z</dcterms:created>
  <dcterms:modified xsi:type="dcterms:W3CDTF">2023-06-16T20:53:00Z</dcterms:modified>
</cp:coreProperties>
</file>